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D2" w:rsidRPr="00337DF9" w:rsidRDefault="00635FD2" w:rsidP="00337DF9">
      <w:pPr>
        <w:jc w:val="center"/>
        <w:rPr>
          <w:b/>
        </w:rPr>
      </w:pPr>
    </w:p>
    <w:p w:rsidR="00635FD2" w:rsidRDefault="00635FD2"/>
    <w:p w:rsidR="00635FD2" w:rsidRPr="00522317" w:rsidRDefault="00635FD2" w:rsidP="00F343A2">
      <w:pPr>
        <w:jc w:val="center"/>
        <w:rPr>
          <w:szCs w:val="28"/>
        </w:rPr>
      </w:pPr>
      <w:r w:rsidRPr="00522317">
        <w:rPr>
          <w:szCs w:val="28"/>
        </w:rPr>
        <w:t xml:space="preserve">АДМИНИСТРАЦИЯ ЛОБИНСКОГО СЕЛЬСОВЕТА </w:t>
      </w:r>
    </w:p>
    <w:p w:rsidR="00635FD2" w:rsidRPr="00522317" w:rsidRDefault="00635FD2" w:rsidP="00F343A2">
      <w:pPr>
        <w:jc w:val="center"/>
        <w:rPr>
          <w:szCs w:val="28"/>
        </w:rPr>
      </w:pPr>
      <w:r w:rsidRPr="00522317">
        <w:rPr>
          <w:szCs w:val="28"/>
        </w:rPr>
        <w:t>КРАСНОЗЕРСКОГО РАЙОНА НОВОСИБИРСКОЙ ОБЛАСТИ</w:t>
      </w:r>
    </w:p>
    <w:p w:rsidR="00635FD2" w:rsidRPr="00522317" w:rsidRDefault="00635FD2" w:rsidP="00F343A2">
      <w:pPr>
        <w:jc w:val="center"/>
        <w:rPr>
          <w:sz w:val="32"/>
          <w:szCs w:val="32"/>
        </w:rPr>
      </w:pPr>
    </w:p>
    <w:p w:rsidR="00635FD2" w:rsidRPr="00522317" w:rsidRDefault="00635FD2" w:rsidP="00F343A2">
      <w:pPr>
        <w:jc w:val="center"/>
        <w:rPr>
          <w:sz w:val="32"/>
          <w:szCs w:val="32"/>
        </w:rPr>
      </w:pPr>
    </w:p>
    <w:p w:rsidR="00635FD2" w:rsidRPr="00522317" w:rsidRDefault="00635FD2" w:rsidP="00F343A2">
      <w:pPr>
        <w:jc w:val="center"/>
        <w:rPr>
          <w:sz w:val="32"/>
          <w:szCs w:val="32"/>
        </w:rPr>
      </w:pPr>
      <w:r w:rsidRPr="00522317">
        <w:rPr>
          <w:sz w:val="32"/>
          <w:szCs w:val="32"/>
        </w:rPr>
        <w:t>ПОСТАНОВЛЕНИЕ</w:t>
      </w:r>
    </w:p>
    <w:p w:rsidR="00635FD2" w:rsidRDefault="00635FD2" w:rsidP="00337DF9">
      <w:pPr>
        <w:ind w:firstLine="0"/>
        <w:rPr>
          <w:sz w:val="32"/>
          <w:szCs w:val="32"/>
        </w:rPr>
      </w:pPr>
    </w:p>
    <w:p w:rsidR="00635FD2" w:rsidRDefault="00635FD2" w:rsidP="00A407B8">
      <w:pPr>
        <w:rPr>
          <w:szCs w:val="28"/>
        </w:rPr>
      </w:pPr>
      <w:r>
        <w:rPr>
          <w:szCs w:val="28"/>
        </w:rPr>
        <w:t xml:space="preserve">от  </w:t>
      </w:r>
      <w:r w:rsidR="00F62A06">
        <w:rPr>
          <w:szCs w:val="28"/>
          <w:u w:val="single"/>
        </w:rPr>
        <w:t>24</w:t>
      </w:r>
      <w:r>
        <w:rPr>
          <w:szCs w:val="28"/>
          <w:u w:val="single"/>
        </w:rPr>
        <w:t>.</w:t>
      </w:r>
      <w:r w:rsidR="00F62A06">
        <w:rPr>
          <w:szCs w:val="28"/>
          <w:u w:val="single"/>
        </w:rPr>
        <w:t>12</w:t>
      </w:r>
      <w:r>
        <w:rPr>
          <w:szCs w:val="28"/>
          <w:u w:val="single"/>
        </w:rPr>
        <w:t>.2019</w:t>
      </w:r>
      <w:r>
        <w:rPr>
          <w:szCs w:val="28"/>
        </w:rPr>
        <w:t xml:space="preserve">                       село Лобино          </w:t>
      </w:r>
      <w:r w:rsidR="00F62A06">
        <w:rPr>
          <w:szCs w:val="28"/>
        </w:rPr>
        <w:t xml:space="preserve">                            № 95</w:t>
      </w:r>
    </w:p>
    <w:p w:rsidR="00F62A06" w:rsidRDefault="00F62A06" w:rsidP="00A407B8">
      <w:pPr>
        <w:rPr>
          <w:szCs w:val="28"/>
        </w:rPr>
      </w:pPr>
      <w:r>
        <w:rPr>
          <w:szCs w:val="28"/>
        </w:rPr>
        <w:t>О внесении изменений в постановление администрации</w:t>
      </w:r>
    </w:p>
    <w:p w:rsidR="00F62A06" w:rsidRDefault="00F62A06" w:rsidP="00A407B8">
      <w:pPr>
        <w:rPr>
          <w:szCs w:val="28"/>
        </w:rPr>
      </w:pPr>
      <w:r>
        <w:rPr>
          <w:szCs w:val="28"/>
        </w:rPr>
        <w:t>Лобинского сельсовета Краснозерского района</w:t>
      </w:r>
    </w:p>
    <w:p w:rsidR="00F62A06" w:rsidRDefault="00F62A06" w:rsidP="00F62A06">
      <w:pPr>
        <w:rPr>
          <w:szCs w:val="24"/>
        </w:rPr>
      </w:pPr>
      <w:r>
        <w:rPr>
          <w:szCs w:val="28"/>
        </w:rPr>
        <w:t xml:space="preserve">Новосибирской области от 05.06.2019 №31 </w:t>
      </w:r>
      <w:r w:rsidRPr="00F62A06">
        <w:rPr>
          <w:szCs w:val="28"/>
        </w:rPr>
        <w:t>«</w:t>
      </w:r>
      <w:r w:rsidR="00635FD2" w:rsidRPr="0000276E">
        <w:rPr>
          <w:szCs w:val="24"/>
        </w:rPr>
        <w:t xml:space="preserve">Об утверждении </w:t>
      </w:r>
    </w:p>
    <w:p w:rsidR="00F62A06" w:rsidRDefault="00635FD2" w:rsidP="00F62A06">
      <w:pPr>
        <w:rPr>
          <w:szCs w:val="24"/>
        </w:rPr>
      </w:pPr>
      <w:r>
        <w:rPr>
          <w:szCs w:val="24"/>
        </w:rPr>
        <w:t>п</w:t>
      </w:r>
      <w:r w:rsidRPr="0000276E">
        <w:rPr>
          <w:szCs w:val="24"/>
        </w:rPr>
        <w:t>орядка создания мест (площадок) накопления</w:t>
      </w:r>
      <w:r w:rsidR="00F62A06">
        <w:rPr>
          <w:szCs w:val="28"/>
          <w:u w:val="single"/>
        </w:rPr>
        <w:t xml:space="preserve"> </w:t>
      </w:r>
      <w:r w:rsidRPr="0000276E">
        <w:rPr>
          <w:szCs w:val="24"/>
        </w:rPr>
        <w:t xml:space="preserve">твердых </w:t>
      </w:r>
    </w:p>
    <w:p w:rsidR="00F62A06" w:rsidRDefault="00635FD2" w:rsidP="00F62A06">
      <w:pPr>
        <w:rPr>
          <w:szCs w:val="24"/>
        </w:rPr>
      </w:pPr>
      <w:r w:rsidRPr="0000276E">
        <w:rPr>
          <w:szCs w:val="24"/>
        </w:rPr>
        <w:t>коммунальных отходов на территории</w:t>
      </w:r>
      <w:r w:rsidR="00F62A06" w:rsidRPr="00F62A06">
        <w:rPr>
          <w:szCs w:val="28"/>
        </w:rPr>
        <w:t xml:space="preserve"> </w:t>
      </w:r>
      <w:r>
        <w:rPr>
          <w:szCs w:val="24"/>
        </w:rPr>
        <w:t xml:space="preserve">Лобинского </w:t>
      </w:r>
    </w:p>
    <w:p w:rsidR="00635FD2" w:rsidRPr="00F62A06" w:rsidRDefault="00635FD2" w:rsidP="00F62A06">
      <w:pPr>
        <w:rPr>
          <w:szCs w:val="28"/>
          <w:u w:val="single"/>
        </w:rPr>
      </w:pPr>
      <w:r>
        <w:rPr>
          <w:szCs w:val="24"/>
        </w:rPr>
        <w:t>сельсовета Краснозерского района Новосибирской области</w:t>
      </w:r>
      <w:r w:rsidR="00F62A06">
        <w:rPr>
          <w:szCs w:val="24"/>
        </w:rPr>
        <w:t>»</w:t>
      </w:r>
    </w:p>
    <w:p w:rsidR="00635FD2" w:rsidRDefault="00635FD2" w:rsidP="002D597C">
      <w:pPr>
        <w:tabs>
          <w:tab w:val="left" w:pos="1276"/>
          <w:tab w:val="left" w:pos="1418"/>
        </w:tabs>
        <w:suppressAutoHyphens/>
        <w:rPr>
          <w:szCs w:val="28"/>
        </w:rPr>
      </w:pPr>
    </w:p>
    <w:p w:rsidR="00635FD2" w:rsidRDefault="00635FD2" w:rsidP="002D597C">
      <w:pPr>
        <w:tabs>
          <w:tab w:val="left" w:pos="1276"/>
          <w:tab w:val="left" w:pos="1418"/>
        </w:tabs>
        <w:suppressAutoHyphens/>
        <w:rPr>
          <w:szCs w:val="28"/>
        </w:rPr>
      </w:pPr>
    </w:p>
    <w:p w:rsidR="004A2215" w:rsidRPr="004A2215" w:rsidRDefault="00F62A06" w:rsidP="004A2215">
      <w:pPr>
        <w:rPr>
          <w:szCs w:val="28"/>
        </w:rPr>
      </w:pPr>
      <w:r>
        <w:rPr>
          <w:szCs w:val="28"/>
        </w:rPr>
        <w:t xml:space="preserve">  В целях приведения в соответствии с законодательством  Российской Федерации</w:t>
      </w:r>
      <w:r w:rsidR="004A2215">
        <w:rPr>
          <w:szCs w:val="28"/>
        </w:rPr>
        <w:t xml:space="preserve"> постановления администрации Лобинского сельсовета Краснозерского района Новосибирской области от 05.06.2019 №31 </w:t>
      </w:r>
      <w:r w:rsidR="004A2215" w:rsidRPr="00F62A06">
        <w:rPr>
          <w:szCs w:val="28"/>
        </w:rPr>
        <w:t>«</w:t>
      </w:r>
      <w:r w:rsidR="004A2215" w:rsidRPr="0000276E">
        <w:rPr>
          <w:szCs w:val="24"/>
        </w:rPr>
        <w:t xml:space="preserve">Об утверждении </w:t>
      </w:r>
      <w:r w:rsidR="004A2215">
        <w:rPr>
          <w:szCs w:val="24"/>
        </w:rPr>
        <w:t>п</w:t>
      </w:r>
      <w:r w:rsidR="004A2215" w:rsidRPr="0000276E">
        <w:rPr>
          <w:szCs w:val="24"/>
        </w:rPr>
        <w:t>орядка создания мест (площадок) накопления</w:t>
      </w:r>
      <w:r w:rsidR="004A2215" w:rsidRPr="004A2215">
        <w:rPr>
          <w:szCs w:val="28"/>
        </w:rPr>
        <w:t xml:space="preserve"> </w:t>
      </w:r>
      <w:r w:rsidR="004A2215" w:rsidRPr="0000276E">
        <w:rPr>
          <w:szCs w:val="24"/>
        </w:rPr>
        <w:t>твердых коммунальных отходов на территории</w:t>
      </w:r>
      <w:r w:rsidR="004A2215" w:rsidRPr="00F62A06">
        <w:rPr>
          <w:szCs w:val="28"/>
        </w:rPr>
        <w:t xml:space="preserve"> </w:t>
      </w:r>
      <w:r w:rsidR="004A2215">
        <w:rPr>
          <w:szCs w:val="24"/>
        </w:rPr>
        <w:t xml:space="preserve">Лобинского </w:t>
      </w:r>
      <w:r w:rsidR="004A2215">
        <w:rPr>
          <w:szCs w:val="28"/>
        </w:rPr>
        <w:t xml:space="preserve"> </w:t>
      </w:r>
      <w:r w:rsidR="004A2215">
        <w:rPr>
          <w:szCs w:val="24"/>
        </w:rPr>
        <w:t>сельсовета Краснозерского района Новосибирской области»</w:t>
      </w:r>
    </w:p>
    <w:p w:rsidR="00635FD2" w:rsidRDefault="00635FD2" w:rsidP="00F343A2">
      <w:pPr>
        <w:tabs>
          <w:tab w:val="left" w:pos="1276"/>
          <w:tab w:val="left" w:pos="1418"/>
        </w:tabs>
        <w:suppressAutoHyphens/>
        <w:ind w:firstLine="0"/>
        <w:rPr>
          <w:szCs w:val="28"/>
        </w:rPr>
      </w:pPr>
    </w:p>
    <w:p w:rsidR="00635FD2" w:rsidRDefault="00F62A06" w:rsidP="002D597C">
      <w:pPr>
        <w:tabs>
          <w:tab w:val="left" w:pos="1276"/>
          <w:tab w:val="left" w:pos="1418"/>
        </w:tabs>
        <w:suppressAutoHyphens/>
        <w:rPr>
          <w:szCs w:val="28"/>
        </w:rPr>
      </w:pPr>
      <w:r>
        <w:rPr>
          <w:szCs w:val="28"/>
        </w:rPr>
        <w:t>ПОСТАНОВЛЯЕТ</w:t>
      </w:r>
      <w:r w:rsidR="00635FD2" w:rsidRPr="00371DA4">
        <w:rPr>
          <w:szCs w:val="28"/>
        </w:rPr>
        <w:t>:</w:t>
      </w:r>
    </w:p>
    <w:p w:rsidR="004A2215" w:rsidRPr="00371DA4" w:rsidRDefault="004A2215" w:rsidP="00D468AB">
      <w:pPr>
        <w:tabs>
          <w:tab w:val="left" w:pos="1276"/>
          <w:tab w:val="left" w:pos="1418"/>
        </w:tabs>
        <w:suppressAutoHyphens/>
        <w:ind w:left="360" w:firstLine="0"/>
        <w:rPr>
          <w:szCs w:val="28"/>
        </w:rPr>
      </w:pPr>
    </w:p>
    <w:p w:rsidR="00D468AB" w:rsidRDefault="00D468AB" w:rsidP="002D597C">
      <w:pPr>
        <w:pStyle w:val="ae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>
        <w:rPr>
          <w:szCs w:val="28"/>
        </w:rPr>
        <w:t>Пункт 4 постановления, форму реестра</w:t>
      </w:r>
      <w:r w:rsidR="001E61A1">
        <w:rPr>
          <w:szCs w:val="28"/>
        </w:rPr>
        <w:t xml:space="preserve"> мест (площадок) накопления твердых </w:t>
      </w:r>
      <w:r w:rsidR="001E61A1" w:rsidRPr="00307AD5">
        <w:rPr>
          <w:szCs w:val="28"/>
        </w:rPr>
        <w:t xml:space="preserve">коммунальных </w:t>
      </w:r>
      <w:r w:rsidR="001E61A1">
        <w:rPr>
          <w:szCs w:val="28"/>
        </w:rPr>
        <w:t xml:space="preserve">отходов на территории Лобинского сельсовета </w:t>
      </w:r>
      <w:r w:rsidR="001E61A1" w:rsidRPr="00307AD5">
        <w:rPr>
          <w:szCs w:val="28"/>
        </w:rPr>
        <w:t xml:space="preserve"> </w:t>
      </w:r>
      <w:r w:rsidR="001E61A1">
        <w:rPr>
          <w:szCs w:val="28"/>
        </w:rPr>
        <w:t>Краснозерского</w:t>
      </w:r>
      <w:r w:rsidR="001E61A1" w:rsidRPr="00307AD5">
        <w:rPr>
          <w:szCs w:val="28"/>
        </w:rPr>
        <w:t xml:space="preserve"> района Новосибирской области</w:t>
      </w:r>
      <w:r>
        <w:rPr>
          <w:szCs w:val="28"/>
        </w:rPr>
        <w:t xml:space="preserve">  утвердить в новой редакции</w:t>
      </w:r>
      <w:r w:rsidR="001E61A1">
        <w:rPr>
          <w:szCs w:val="28"/>
        </w:rPr>
        <w:t xml:space="preserve"> ( приложение)</w:t>
      </w:r>
    </w:p>
    <w:p w:rsidR="00635FD2" w:rsidRDefault="00635FD2" w:rsidP="002D597C">
      <w:pPr>
        <w:pStyle w:val="ae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 w:rsidRPr="0000276E">
        <w:rPr>
          <w:szCs w:val="28"/>
        </w:rPr>
        <w:t>Постановление о</w:t>
      </w:r>
      <w:r>
        <w:rPr>
          <w:szCs w:val="28"/>
        </w:rPr>
        <w:t>публиковать в периодическом печатном издании</w:t>
      </w:r>
      <w:r w:rsidRPr="0000276E">
        <w:rPr>
          <w:szCs w:val="28"/>
        </w:rPr>
        <w:t xml:space="preserve"> </w:t>
      </w:r>
      <w:r>
        <w:rPr>
          <w:szCs w:val="28"/>
        </w:rPr>
        <w:t>«Вестник органов местного самоуправления Лобинского сельсовета»</w:t>
      </w:r>
      <w:r w:rsidRPr="0000276E">
        <w:rPr>
          <w:szCs w:val="28"/>
        </w:rPr>
        <w:t xml:space="preserve"> и разместить на официальном сайте администрации </w:t>
      </w:r>
      <w:r>
        <w:rPr>
          <w:szCs w:val="28"/>
        </w:rPr>
        <w:t xml:space="preserve">Лобинского сельсовета Краснозерского района </w:t>
      </w:r>
      <w:r w:rsidR="001E61A1">
        <w:rPr>
          <w:szCs w:val="28"/>
        </w:rPr>
        <w:t>Новосибирской области.</w:t>
      </w:r>
    </w:p>
    <w:p w:rsidR="001E61A1" w:rsidRPr="0000276E" w:rsidRDefault="001E61A1" w:rsidP="001E61A1">
      <w:pPr>
        <w:pStyle w:val="ae"/>
        <w:tabs>
          <w:tab w:val="left" w:pos="1134"/>
          <w:tab w:val="left" w:pos="1418"/>
        </w:tabs>
        <w:suppressAutoHyphens/>
        <w:ind w:left="0" w:firstLine="0"/>
        <w:rPr>
          <w:szCs w:val="28"/>
        </w:rPr>
      </w:pPr>
    </w:p>
    <w:p w:rsidR="00635FD2" w:rsidRPr="001E61A1" w:rsidRDefault="00635FD2" w:rsidP="001E61A1">
      <w:pPr>
        <w:pStyle w:val="ae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jc w:val="left"/>
        <w:rPr>
          <w:szCs w:val="28"/>
        </w:rPr>
      </w:pPr>
      <w:r w:rsidRPr="001E61A1">
        <w:rPr>
          <w:szCs w:val="28"/>
        </w:rPr>
        <w:t>Контроль за исполнением постановления оставляю за собой.</w:t>
      </w:r>
    </w:p>
    <w:p w:rsidR="00635FD2" w:rsidRDefault="00635FD2" w:rsidP="002D597C">
      <w:pPr>
        <w:tabs>
          <w:tab w:val="left" w:pos="1134"/>
          <w:tab w:val="left" w:pos="1418"/>
        </w:tabs>
        <w:suppressAutoHyphens/>
        <w:jc w:val="left"/>
        <w:rPr>
          <w:szCs w:val="28"/>
        </w:rPr>
      </w:pPr>
    </w:p>
    <w:p w:rsidR="001E61A1" w:rsidRDefault="001E61A1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</w:p>
    <w:p w:rsidR="001E61A1" w:rsidRDefault="001E61A1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</w:p>
    <w:p w:rsidR="001E61A1" w:rsidRDefault="001E61A1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</w:p>
    <w:p w:rsidR="001E61A1" w:rsidRDefault="001E61A1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</w:p>
    <w:p w:rsidR="00635FD2" w:rsidRDefault="00635FD2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 xml:space="preserve">Глава  Лобинского сельсовета </w:t>
      </w:r>
    </w:p>
    <w:p w:rsidR="00635FD2" w:rsidRDefault="00635FD2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 xml:space="preserve"> Краснозерского района </w:t>
      </w:r>
    </w:p>
    <w:p w:rsidR="00635FD2" w:rsidRDefault="00635FD2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>Новосибирской области:                                                             Ю. А. Довгаль</w:t>
      </w:r>
    </w:p>
    <w:p w:rsidR="001E61A1" w:rsidRDefault="001E61A1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</w:p>
    <w:p w:rsidR="001E61A1" w:rsidRDefault="001E61A1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</w:p>
    <w:p w:rsidR="001E61A1" w:rsidRPr="001E61A1" w:rsidRDefault="001E61A1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 w:val="18"/>
          <w:szCs w:val="18"/>
        </w:rPr>
      </w:pPr>
      <w:r w:rsidRPr="001E61A1">
        <w:rPr>
          <w:sz w:val="18"/>
          <w:szCs w:val="18"/>
        </w:rPr>
        <w:t>Коваль Л.В.</w:t>
      </w:r>
    </w:p>
    <w:p w:rsidR="001E61A1" w:rsidRPr="001E61A1" w:rsidRDefault="001E61A1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 w:val="18"/>
          <w:szCs w:val="18"/>
        </w:rPr>
      </w:pPr>
      <w:r w:rsidRPr="001E61A1">
        <w:rPr>
          <w:sz w:val="18"/>
          <w:szCs w:val="18"/>
        </w:rPr>
        <w:t>70-131</w:t>
      </w:r>
    </w:p>
    <w:p w:rsidR="00635FD2" w:rsidRDefault="00635FD2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70C" w:rsidRDefault="0014770C" w:rsidP="00147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14770C" w:rsidSect="0014770C">
      <w:pgSz w:w="11906" w:h="16838"/>
      <w:pgMar w:top="426" w:right="851" w:bottom="568" w:left="1418" w:header="510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4FD" w:rsidRDefault="000624FD" w:rsidP="00791F5A">
      <w:r>
        <w:separator/>
      </w:r>
    </w:p>
  </w:endnote>
  <w:endnote w:type="continuationSeparator" w:id="1">
    <w:p w:rsidR="000624FD" w:rsidRDefault="000624FD" w:rsidP="0079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4FD" w:rsidRDefault="000624FD" w:rsidP="00791F5A">
      <w:r>
        <w:separator/>
      </w:r>
    </w:p>
  </w:footnote>
  <w:footnote w:type="continuationSeparator" w:id="1">
    <w:p w:rsidR="000624FD" w:rsidRDefault="000624FD" w:rsidP="00791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620F"/>
    <w:multiLevelType w:val="hybridMultilevel"/>
    <w:tmpl w:val="68B44EA0"/>
    <w:lvl w:ilvl="0" w:tplc="04190017">
      <w:start w:val="1"/>
      <w:numFmt w:val="lowerLetter"/>
      <w:lvlText w:val="%1)"/>
      <w:lvlJc w:val="left"/>
      <w:pPr>
        <w:ind w:left="22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  <w:rPr>
        <w:rFonts w:cs="Times New Roman"/>
      </w:rPr>
    </w:lvl>
  </w:abstractNum>
  <w:abstractNum w:abstractNumId="1">
    <w:nsid w:val="0FC40410"/>
    <w:multiLevelType w:val="multilevel"/>
    <w:tmpl w:val="FB7C63C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FD229B7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BC06C3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5">
    <w:nsid w:val="171F250C"/>
    <w:multiLevelType w:val="hybridMultilevel"/>
    <w:tmpl w:val="0C2AF0BC"/>
    <w:lvl w:ilvl="0" w:tplc="6646148A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AD73EC0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7">
    <w:nsid w:val="303F170D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auto"/>
      </w:rPr>
    </w:lvl>
  </w:abstractNum>
  <w:abstractNum w:abstractNumId="8">
    <w:nsid w:val="316537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26D3BE0"/>
    <w:multiLevelType w:val="hybridMultilevel"/>
    <w:tmpl w:val="F9168914"/>
    <w:lvl w:ilvl="0" w:tplc="6646148A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846C94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1">
    <w:nsid w:val="452B4AC7"/>
    <w:multiLevelType w:val="hybridMultilevel"/>
    <w:tmpl w:val="BBF63E7A"/>
    <w:lvl w:ilvl="0" w:tplc="544428D4">
      <w:start w:val="1"/>
      <w:numFmt w:val="decimal"/>
      <w:lvlText w:val="10.%1."/>
      <w:lvlJc w:val="left"/>
      <w:pPr>
        <w:ind w:left="928" w:hanging="360"/>
      </w:pPr>
      <w:rPr>
        <w:rFonts w:cs="Times New Roman" w:hint="default"/>
      </w:rPr>
    </w:lvl>
    <w:lvl w:ilvl="1" w:tplc="68ACFAE4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4A1C49A7"/>
    <w:multiLevelType w:val="hybridMultilevel"/>
    <w:tmpl w:val="E878F43A"/>
    <w:lvl w:ilvl="0" w:tplc="68ACFAE4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68ACFAE4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4ADD4258"/>
    <w:multiLevelType w:val="multilevel"/>
    <w:tmpl w:val="D8327468"/>
    <w:lvl w:ilvl="0">
      <w:start w:val="13"/>
      <w:numFmt w:val="decimal"/>
      <w:lvlText w:val="%1."/>
      <w:lvlJc w:val="left"/>
      <w:pPr>
        <w:ind w:left="131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cs="Times New Roman" w:hint="default"/>
      </w:rPr>
    </w:lvl>
  </w:abstractNum>
  <w:abstractNum w:abstractNumId="14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5">
    <w:nsid w:val="50A164DC"/>
    <w:multiLevelType w:val="hybridMultilevel"/>
    <w:tmpl w:val="2456683E"/>
    <w:lvl w:ilvl="0" w:tplc="857455E0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8FD38C6"/>
    <w:multiLevelType w:val="hybridMultilevel"/>
    <w:tmpl w:val="99A6F6F6"/>
    <w:lvl w:ilvl="0" w:tplc="68ACFAE4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BBE4F5C"/>
    <w:multiLevelType w:val="hybridMultilevel"/>
    <w:tmpl w:val="A47CDAA4"/>
    <w:lvl w:ilvl="0" w:tplc="6646148A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CA564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0381938"/>
    <w:multiLevelType w:val="hybridMultilevel"/>
    <w:tmpl w:val="9C4EC6A2"/>
    <w:lvl w:ilvl="0" w:tplc="B384803C">
      <w:start w:val="1"/>
      <w:numFmt w:val="decimal"/>
      <w:lvlText w:val="1.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51F21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6076B81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0159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737B1984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auto"/>
      </w:rPr>
    </w:lvl>
  </w:abstractNum>
  <w:abstractNum w:abstractNumId="24">
    <w:nsid w:val="74825F67"/>
    <w:multiLevelType w:val="multilevel"/>
    <w:tmpl w:val="7506050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5">
    <w:nsid w:val="751458D4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7566BF2"/>
    <w:multiLevelType w:val="hybridMultilevel"/>
    <w:tmpl w:val="BC8CE33C"/>
    <w:lvl w:ilvl="0" w:tplc="33D4A95C">
      <w:start w:val="1"/>
      <w:numFmt w:val="decimal"/>
      <w:lvlText w:val="%1."/>
      <w:lvlJc w:val="left"/>
      <w:pPr>
        <w:ind w:left="128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24"/>
  </w:num>
  <w:num w:numId="8">
    <w:abstractNumId w:val="11"/>
  </w:num>
  <w:num w:numId="9">
    <w:abstractNumId w:val="2"/>
  </w:num>
  <w:num w:numId="10">
    <w:abstractNumId w:val="21"/>
  </w:num>
  <w:num w:numId="11">
    <w:abstractNumId w:val="16"/>
  </w:num>
  <w:num w:numId="12">
    <w:abstractNumId w:val="26"/>
  </w:num>
  <w:num w:numId="13">
    <w:abstractNumId w:val="18"/>
  </w:num>
  <w:num w:numId="14">
    <w:abstractNumId w:val="22"/>
  </w:num>
  <w:num w:numId="15">
    <w:abstractNumId w:val="20"/>
  </w:num>
  <w:num w:numId="16">
    <w:abstractNumId w:val="8"/>
  </w:num>
  <w:num w:numId="17">
    <w:abstractNumId w:val="5"/>
  </w:num>
  <w:num w:numId="18">
    <w:abstractNumId w:val="1"/>
  </w:num>
  <w:num w:numId="19">
    <w:abstractNumId w:val="9"/>
  </w:num>
  <w:num w:numId="20">
    <w:abstractNumId w:val="23"/>
  </w:num>
  <w:num w:numId="21">
    <w:abstractNumId w:val="17"/>
  </w:num>
  <w:num w:numId="22">
    <w:abstractNumId w:val="15"/>
  </w:num>
  <w:num w:numId="23">
    <w:abstractNumId w:val="7"/>
  </w:num>
  <w:num w:numId="24">
    <w:abstractNumId w:val="0"/>
  </w:num>
  <w:num w:numId="25">
    <w:abstractNumId w:val="19"/>
  </w:num>
  <w:num w:numId="26">
    <w:abstractNumId w:val="25"/>
  </w:num>
  <w:num w:numId="27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attachedTemplate r:id="rId1"/>
  <w:stylePaneFormatFilter w:val="172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550"/>
    <w:rsid w:val="0000276E"/>
    <w:rsid w:val="000041FB"/>
    <w:rsid w:val="0003752F"/>
    <w:rsid w:val="00043EE6"/>
    <w:rsid w:val="000624FD"/>
    <w:rsid w:val="000728DD"/>
    <w:rsid w:val="000748E1"/>
    <w:rsid w:val="00091912"/>
    <w:rsid w:val="00096599"/>
    <w:rsid w:val="000B2223"/>
    <w:rsid w:val="000C0F7F"/>
    <w:rsid w:val="000C7CD3"/>
    <w:rsid w:val="000D0863"/>
    <w:rsid w:val="000E14A3"/>
    <w:rsid w:val="000E4241"/>
    <w:rsid w:val="000F59AA"/>
    <w:rsid w:val="00111EEF"/>
    <w:rsid w:val="00127E77"/>
    <w:rsid w:val="0013099C"/>
    <w:rsid w:val="0014770C"/>
    <w:rsid w:val="00150CAB"/>
    <w:rsid w:val="001918EB"/>
    <w:rsid w:val="001A3808"/>
    <w:rsid w:val="001B268A"/>
    <w:rsid w:val="001E24CA"/>
    <w:rsid w:val="001E61A1"/>
    <w:rsid w:val="001E7071"/>
    <w:rsid w:val="001F2875"/>
    <w:rsid w:val="001F79BC"/>
    <w:rsid w:val="00206B9C"/>
    <w:rsid w:val="00212FA0"/>
    <w:rsid w:val="0021305B"/>
    <w:rsid w:val="002418B4"/>
    <w:rsid w:val="0026120D"/>
    <w:rsid w:val="00264127"/>
    <w:rsid w:val="002705DB"/>
    <w:rsid w:val="002718E6"/>
    <w:rsid w:val="00271FE6"/>
    <w:rsid w:val="00285B29"/>
    <w:rsid w:val="0029352D"/>
    <w:rsid w:val="002A2623"/>
    <w:rsid w:val="002A3F4D"/>
    <w:rsid w:val="002A47E4"/>
    <w:rsid w:val="002A794B"/>
    <w:rsid w:val="002B1603"/>
    <w:rsid w:val="002C38CF"/>
    <w:rsid w:val="002D201C"/>
    <w:rsid w:val="002D3C34"/>
    <w:rsid w:val="002D42DE"/>
    <w:rsid w:val="002D597C"/>
    <w:rsid w:val="002E3CB0"/>
    <w:rsid w:val="002E3E28"/>
    <w:rsid w:val="002E5792"/>
    <w:rsid w:val="002F42D9"/>
    <w:rsid w:val="002F51D4"/>
    <w:rsid w:val="002F5EC4"/>
    <w:rsid w:val="00307AD5"/>
    <w:rsid w:val="00313564"/>
    <w:rsid w:val="00320A1F"/>
    <w:rsid w:val="00337DF9"/>
    <w:rsid w:val="00364525"/>
    <w:rsid w:val="00365B9E"/>
    <w:rsid w:val="00371DA4"/>
    <w:rsid w:val="00381D6F"/>
    <w:rsid w:val="00383023"/>
    <w:rsid w:val="003832FA"/>
    <w:rsid w:val="003A160B"/>
    <w:rsid w:val="003A2C62"/>
    <w:rsid w:val="003B0E7B"/>
    <w:rsid w:val="003D2B16"/>
    <w:rsid w:val="003E7460"/>
    <w:rsid w:val="003F6D73"/>
    <w:rsid w:val="0040414C"/>
    <w:rsid w:val="0040724A"/>
    <w:rsid w:val="00411282"/>
    <w:rsid w:val="00423E2C"/>
    <w:rsid w:val="0042469C"/>
    <w:rsid w:val="00425EB3"/>
    <w:rsid w:val="00436F7F"/>
    <w:rsid w:val="004373DA"/>
    <w:rsid w:val="00452355"/>
    <w:rsid w:val="00460315"/>
    <w:rsid w:val="00460B72"/>
    <w:rsid w:val="00463147"/>
    <w:rsid w:val="004A2215"/>
    <w:rsid w:val="004A23C1"/>
    <w:rsid w:val="004A267F"/>
    <w:rsid w:val="004B00B1"/>
    <w:rsid w:val="004C0538"/>
    <w:rsid w:val="005036BB"/>
    <w:rsid w:val="00514C1F"/>
    <w:rsid w:val="00522317"/>
    <w:rsid w:val="00526B17"/>
    <w:rsid w:val="00535699"/>
    <w:rsid w:val="0054082D"/>
    <w:rsid w:val="005427E4"/>
    <w:rsid w:val="00554847"/>
    <w:rsid w:val="00560871"/>
    <w:rsid w:val="0057078B"/>
    <w:rsid w:val="00572CB5"/>
    <w:rsid w:val="00580762"/>
    <w:rsid w:val="0058273E"/>
    <w:rsid w:val="00583858"/>
    <w:rsid w:val="00585979"/>
    <w:rsid w:val="00592023"/>
    <w:rsid w:val="005A534A"/>
    <w:rsid w:val="005B02CC"/>
    <w:rsid w:val="005C4314"/>
    <w:rsid w:val="005C7B52"/>
    <w:rsid w:val="005D407B"/>
    <w:rsid w:val="005D5602"/>
    <w:rsid w:val="005D58CA"/>
    <w:rsid w:val="005E33BE"/>
    <w:rsid w:val="00603274"/>
    <w:rsid w:val="0060784A"/>
    <w:rsid w:val="00615448"/>
    <w:rsid w:val="00635FD2"/>
    <w:rsid w:val="00646B4A"/>
    <w:rsid w:val="006522D5"/>
    <w:rsid w:val="00662916"/>
    <w:rsid w:val="00673F9A"/>
    <w:rsid w:val="00686C5B"/>
    <w:rsid w:val="006879A2"/>
    <w:rsid w:val="006A7087"/>
    <w:rsid w:val="006D3598"/>
    <w:rsid w:val="006D53E9"/>
    <w:rsid w:val="006E3E81"/>
    <w:rsid w:val="00710FAA"/>
    <w:rsid w:val="0072069E"/>
    <w:rsid w:val="0072469D"/>
    <w:rsid w:val="007314F5"/>
    <w:rsid w:val="0074316D"/>
    <w:rsid w:val="007448C4"/>
    <w:rsid w:val="0075283D"/>
    <w:rsid w:val="007546DA"/>
    <w:rsid w:val="0076780A"/>
    <w:rsid w:val="00777D31"/>
    <w:rsid w:val="007839B6"/>
    <w:rsid w:val="007861C2"/>
    <w:rsid w:val="00791F5A"/>
    <w:rsid w:val="007A11D6"/>
    <w:rsid w:val="007D5788"/>
    <w:rsid w:val="007E6D4D"/>
    <w:rsid w:val="007F096C"/>
    <w:rsid w:val="00851B41"/>
    <w:rsid w:val="00856C36"/>
    <w:rsid w:val="00861359"/>
    <w:rsid w:val="0089553E"/>
    <w:rsid w:val="008B0B8F"/>
    <w:rsid w:val="008C044B"/>
    <w:rsid w:val="008C0855"/>
    <w:rsid w:val="008E0A39"/>
    <w:rsid w:val="0090629B"/>
    <w:rsid w:val="00914F0C"/>
    <w:rsid w:val="00917DFA"/>
    <w:rsid w:val="00924A81"/>
    <w:rsid w:val="009600CA"/>
    <w:rsid w:val="00980973"/>
    <w:rsid w:val="00982818"/>
    <w:rsid w:val="009860A3"/>
    <w:rsid w:val="009A3C34"/>
    <w:rsid w:val="009B651C"/>
    <w:rsid w:val="009E0B9C"/>
    <w:rsid w:val="009F21D8"/>
    <w:rsid w:val="00A00DC5"/>
    <w:rsid w:val="00A20140"/>
    <w:rsid w:val="00A31461"/>
    <w:rsid w:val="00A314E7"/>
    <w:rsid w:val="00A33530"/>
    <w:rsid w:val="00A33892"/>
    <w:rsid w:val="00A407B8"/>
    <w:rsid w:val="00A505E3"/>
    <w:rsid w:val="00A60553"/>
    <w:rsid w:val="00A67089"/>
    <w:rsid w:val="00A70A35"/>
    <w:rsid w:val="00A832DE"/>
    <w:rsid w:val="00AB651E"/>
    <w:rsid w:val="00AD561C"/>
    <w:rsid w:val="00AE366F"/>
    <w:rsid w:val="00AE42EC"/>
    <w:rsid w:val="00AE46C3"/>
    <w:rsid w:val="00AF0A93"/>
    <w:rsid w:val="00AF0FA9"/>
    <w:rsid w:val="00B10074"/>
    <w:rsid w:val="00B14E10"/>
    <w:rsid w:val="00B20AB6"/>
    <w:rsid w:val="00B21299"/>
    <w:rsid w:val="00B214D4"/>
    <w:rsid w:val="00B52B80"/>
    <w:rsid w:val="00B658FA"/>
    <w:rsid w:val="00B760C4"/>
    <w:rsid w:val="00BB1758"/>
    <w:rsid w:val="00BB1DE9"/>
    <w:rsid w:val="00BB5214"/>
    <w:rsid w:val="00BC22B8"/>
    <w:rsid w:val="00BC44A3"/>
    <w:rsid w:val="00BC4F3E"/>
    <w:rsid w:val="00BC5C05"/>
    <w:rsid w:val="00BE068E"/>
    <w:rsid w:val="00BE6DCB"/>
    <w:rsid w:val="00BF2144"/>
    <w:rsid w:val="00BF5CE2"/>
    <w:rsid w:val="00C00811"/>
    <w:rsid w:val="00C02BF8"/>
    <w:rsid w:val="00C31481"/>
    <w:rsid w:val="00C32DC0"/>
    <w:rsid w:val="00C34B39"/>
    <w:rsid w:val="00C47481"/>
    <w:rsid w:val="00C61CDD"/>
    <w:rsid w:val="00C7739D"/>
    <w:rsid w:val="00C77BBB"/>
    <w:rsid w:val="00C902A7"/>
    <w:rsid w:val="00C940CC"/>
    <w:rsid w:val="00CB1C5E"/>
    <w:rsid w:val="00CB5B5C"/>
    <w:rsid w:val="00CC0DD5"/>
    <w:rsid w:val="00CC4072"/>
    <w:rsid w:val="00CD29A0"/>
    <w:rsid w:val="00CE7226"/>
    <w:rsid w:val="00CF2411"/>
    <w:rsid w:val="00CF361B"/>
    <w:rsid w:val="00CF4606"/>
    <w:rsid w:val="00D0056C"/>
    <w:rsid w:val="00D12ED7"/>
    <w:rsid w:val="00D206A1"/>
    <w:rsid w:val="00D238DA"/>
    <w:rsid w:val="00D32492"/>
    <w:rsid w:val="00D468AB"/>
    <w:rsid w:val="00D47B98"/>
    <w:rsid w:val="00D66835"/>
    <w:rsid w:val="00D83550"/>
    <w:rsid w:val="00DA6604"/>
    <w:rsid w:val="00E0003E"/>
    <w:rsid w:val="00E04004"/>
    <w:rsid w:val="00E05592"/>
    <w:rsid w:val="00E418D7"/>
    <w:rsid w:val="00E52D03"/>
    <w:rsid w:val="00E7120C"/>
    <w:rsid w:val="00E85C8E"/>
    <w:rsid w:val="00EA5B0E"/>
    <w:rsid w:val="00EB3816"/>
    <w:rsid w:val="00ED51FB"/>
    <w:rsid w:val="00ED713A"/>
    <w:rsid w:val="00EE487F"/>
    <w:rsid w:val="00EE5C08"/>
    <w:rsid w:val="00F00C74"/>
    <w:rsid w:val="00F0620E"/>
    <w:rsid w:val="00F219AA"/>
    <w:rsid w:val="00F25BB8"/>
    <w:rsid w:val="00F302CA"/>
    <w:rsid w:val="00F343A2"/>
    <w:rsid w:val="00F44602"/>
    <w:rsid w:val="00F61778"/>
    <w:rsid w:val="00F61989"/>
    <w:rsid w:val="00F62569"/>
    <w:rsid w:val="00F62A06"/>
    <w:rsid w:val="00F67AD6"/>
    <w:rsid w:val="00F7383C"/>
    <w:rsid w:val="00F75362"/>
    <w:rsid w:val="00F90BD3"/>
    <w:rsid w:val="00FC6777"/>
    <w:rsid w:val="00FF03AB"/>
    <w:rsid w:val="00FF2820"/>
    <w:rsid w:val="00FF297F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0C74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9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E0A39"/>
    <w:rPr>
      <w:rFonts w:ascii="Times New Roman" w:hAnsi="Times New Roman" w:cs="Times New Roman"/>
      <w:b/>
      <w:w w:val="90"/>
      <w:sz w:val="20"/>
      <w:szCs w:val="20"/>
      <w:lang w:eastAsia="ru-RU"/>
    </w:rPr>
  </w:style>
  <w:style w:type="paragraph" w:styleId="a5">
    <w:name w:val="Title"/>
    <w:basedOn w:val="a1"/>
    <w:link w:val="a6"/>
    <w:uiPriority w:val="99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uiPriority w:val="99"/>
    <w:locked/>
    <w:rsid w:val="008E0A39"/>
    <w:rPr>
      <w:rFonts w:ascii="Times New Roman" w:hAnsi="Times New Roman" w:cs="Times New Roman"/>
      <w:b/>
      <w:sz w:val="20"/>
      <w:szCs w:val="20"/>
      <w:lang w:eastAsia="ru-RU"/>
    </w:rPr>
  </w:style>
  <w:style w:type="table" w:styleId="a7">
    <w:name w:val="Table Grid"/>
    <w:basedOn w:val="a3"/>
    <w:uiPriority w:val="99"/>
    <w:rsid w:val="008E0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locked/>
    <w:rsid w:val="008E0A39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locked/>
    <w:rsid w:val="00791F5A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locked/>
    <w:rsid w:val="00791F5A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99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rsid w:val="00717CC8"/>
    <w:pPr>
      <w:numPr>
        <w:numId w:val="1"/>
      </w:numPr>
    </w:pPr>
  </w:style>
  <w:style w:type="numbering" w:customStyle="1" w:styleId="a">
    <w:name w:val="Основной стиль списка"/>
    <w:rsid w:val="00717CC8"/>
    <w:pPr>
      <w:numPr>
        <w:numId w:val="2"/>
      </w:numPr>
    </w:pPr>
  </w:style>
  <w:style w:type="numbering" w:customStyle="1" w:styleId="a0">
    <w:name w:val="Основной список"/>
    <w:rsid w:val="00717CC8"/>
    <w:pPr>
      <w:numPr>
        <w:numId w:val="3"/>
      </w:numPr>
    </w:pPr>
  </w:style>
  <w:style w:type="numbering" w:customStyle="1" w:styleId="12500">
    <w:name w:val="Стиль многоуровневый Слева:  125 см Первая строка:  0 см"/>
    <w:rsid w:val="00717CC8"/>
    <w:pPr>
      <w:numPr>
        <w:numId w:val="4"/>
      </w:numPr>
    </w:pPr>
  </w:style>
  <w:style w:type="paragraph" w:customStyle="1" w:styleId="ConsPlusNormal">
    <w:name w:val="ConsPlusNormal"/>
    <w:uiPriority w:val="99"/>
    <w:rsid w:val="0014770C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15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3;&#1072;&#1076;&#1080;&#1084;&#1080;&#1088;\Desktop\&#1086;&#1073;&#1097;&#1077;&#1077;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1420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Владимир</dc:creator>
  <cp:keywords/>
  <dc:description/>
  <cp:lastModifiedBy>Лариса</cp:lastModifiedBy>
  <cp:revision>48</cp:revision>
  <cp:lastPrinted>2019-05-23T03:48:00Z</cp:lastPrinted>
  <dcterms:created xsi:type="dcterms:W3CDTF">2019-04-16T08:43:00Z</dcterms:created>
  <dcterms:modified xsi:type="dcterms:W3CDTF">2019-12-24T04:22:00Z</dcterms:modified>
</cp:coreProperties>
</file>